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14BEF" w14:textId="77777777" w:rsidR="00C94323" w:rsidRDefault="00C94323" w:rsidP="00C943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RYCHARDLEE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3C3AFEA5" w14:textId="77777777" w:rsidR="00C94323" w:rsidRDefault="00C94323" w:rsidP="00C943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Tailor.</w:t>
      </w:r>
    </w:p>
    <w:p w14:paraId="3E47CC38" w14:textId="77777777" w:rsidR="00C94323" w:rsidRDefault="00C94323" w:rsidP="00C94323">
      <w:pPr>
        <w:pStyle w:val="NoSpacing"/>
        <w:rPr>
          <w:rFonts w:cs="Times New Roman"/>
          <w:szCs w:val="24"/>
        </w:rPr>
      </w:pPr>
    </w:p>
    <w:p w14:paraId="637256BC" w14:textId="77777777" w:rsidR="00C94323" w:rsidRDefault="00C94323" w:rsidP="00C94323">
      <w:pPr>
        <w:pStyle w:val="NoSpacing"/>
        <w:rPr>
          <w:rFonts w:cs="Times New Roman"/>
          <w:szCs w:val="24"/>
        </w:rPr>
      </w:pPr>
    </w:p>
    <w:p w14:paraId="347654B2" w14:textId="77777777" w:rsidR="00C94323" w:rsidRDefault="00C94323" w:rsidP="00C943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made a plaint of debt against John Lyng of London, yeoman(q.v.), and</w:t>
      </w:r>
    </w:p>
    <w:p w14:paraId="3A9C07CE" w14:textId="77777777" w:rsidR="00C94323" w:rsidRDefault="00C94323" w:rsidP="00C943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his wife, Joan(q.v.).</w:t>
      </w:r>
    </w:p>
    <w:p w14:paraId="0EE44D32" w14:textId="77777777" w:rsidR="00C94323" w:rsidRDefault="00C94323" w:rsidP="00C943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67722518" w14:textId="77777777" w:rsidR="00C94323" w:rsidRDefault="00C94323" w:rsidP="00C94323">
      <w:pPr>
        <w:pStyle w:val="NoSpacing"/>
        <w:rPr>
          <w:rFonts w:cs="Times New Roman"/>
          <w:szCs w:val="24"/>
        </w:rPr>
      </w:pPr>
    </w:p>
    <w:p w14:paraId="2105F0D3" w14:textId="77777777" w:rsidR="00C94323" w:rsidRDefault="00C94323" w:rsidP="00C94323">
      <w:pPr>
        <w:pStyle w:val="NoSpacing"/>
        <w:rPr>
          <w:rFonts w:cs="Times New Roman"/>
          <w:szCs w:val="24"/>
        </w:rPr>
      </w:pPr>
    </w:p>
    <w:p w14:paraId="7BF47FBA" w14:textId="77777777" w:rsidR="00C94323" w:rsidRDefault="00C94323" w:rsidP="00C943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February 2024</w:t>
      </w:r>
    </w:p>
    <w:p w14:paraId="6649A59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56B56" w14:textId="77777777" w:rsidR="00C94323" w:rsidRDefault="00C94323" w:rsidP="009139A6">
      <w:r>
        <w:separator/>
      </w:r>
    </w:p>
  </w:endnote>
  <w:endnote w:type="continuationSeparator" w:id="0">
    <w:p w14:paraId="7AD5E18B" w14:textId="77777777" w:rsidR="00C94323" w:rsidRDefault="00C9432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581D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B488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4910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0F1EC" w14:textId="77777777" w:rsidR="00C94323" w:rsidRDefault="00C94323" w:rsidP="009139A6">
      <w:r>
        <w:separator/>
      </w:r>
    </w:p>
  </w:footnote>
  <w:footnote w:type="continuationSeparator" w:id="0">
    <w:p w14:paraId="341FCDE8" w14:textId="77777777" w:rsidR="00C94323" w:rsidRDefault="00C9432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C751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ACAA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D173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323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94323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B7611"/>
  <w15:chartTrackingRefBased/>
  <w15:docId w15:val="{D5573235-0B12-4E8D-BE48-90055AB22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943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2024-03-29T20:56:00Z</dcterms:created>
  <dcterms:modified xsi:type="dcterms:W3CDTF">2024-03-29T20:56:00Z</dcterms:modified>
</cp:coreProperties>
</file>